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0D1F43" w14:textId="77777777" w:rsidR="003A0392" w:rsidRDefault="003A0392" w:rsidP="003A03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JOHNSON</w:t>
      </w:r>
      <w:r>
        <w:rPr>
          <w:rFonts w:ascii="Times New Roman" w:hAnsi="Times New Roman" w:cs="Times New Roman"/>
        </w:rPr>
        <w:t xml:space="preserve">      (fl.1483)</w:t>
      </w:r>
    </w:p>
    <w:p w14:paraId="30751E0A" w14:textId="77777777" w:rsidR="003A0392" w:rsidRDefault="003A0392" w:rsidP="003A03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Louth, Lincolnshire. Dyer.</w:t>
      </w:r>
    </w:p>
    <w:p w14:paraId="180E312A" w14:textId="77777777" w:rsidR="003A0392" w:rsidRDefault="003A0392" w:rsidP="003A0392">
      <w:pPr>
        <w:rPr>
          <w:rFonts w:ascii="Times New Roman" w:hAnsi="Times New Roman" w:cs="Times New Roman"/>
        </w:rPr>
      </w:pPr>
    </w:p>
    <w:p w14:paraId="7380CF54" w14:textId="77777777" w:rsidR="003A0392" w:rsidRDefault="003A0392" w:rsidP="003A0392">
      <w:pPr>
        <w:rPr>
          <w:rFonts w:ascii="Times New Roman" w:hAnsi="Times New Roman" w:cs="Times New Roman"/>
        </w:rPr>
      </w:pPr>
    </w:p>
    <w:p w14:paraId="2F9EB6C3" w14:textId="77777777" w:rsidR="003A0392" w:rsidRDefault="003A0392" w:rsidP="003A03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Alexander </w:t>
      </w:r>
      <w:proofErr w:type="spellStart"/>
      <w:r>
        <w:rPr>
          <w:rFonts w:ascii="Times New Roman" w:hAnsi="Times New Roman" w:cs="Times New Roman"/>
        </w:rPr>
        <w:t>Crathorn</w:t>
      </w:r>
      <w:proofErr w:type="spellEnd"/>
      <w:r>
        <w:rPr>
          <w:rFonts w:ascii="Times New Roman" w:hAnsi="Times New Roman" w:cs="Times New Roman"/>
        </w:rPr>
        <w:t xml:space="preserve">(q.v.) brought a plaint of debt against him, Henry </w:t>
      </w:r>
      <w:proofErr w:type="spellStart"/>
      <w:r>
        <w:rPr>
          <w:rFonts w:ascii="Times New Roman" w:hAnsi="Times New Roman" w:cs="Times New Roman"/>
        </w:rPr>
        <w:t>Foop</w:t>
      </w:r>
      <w:proofErr w:type="spellEnd"/>
    </w:p>
    <w:p w14:paraId="76D62A62" w14:textId="77777777" w:rsidR="003A0392" w:rsidRDefault="003A0392" w:rsidP="003A03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of Lincoln(q.v.) and Alexander Nelson of Frampton(q.v.).</w:t>
      </w:r>
    </w:p>
    <w:p w14:paraId="1124DFC0" w14:textId="77777777" w:rsidR="003A0392" w:rsidRDefault="003A0392" w:rsidP="003A03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4EA87CD3" w14:textId="77777777" w:rsidR="003A0392" w:rsidRDefault="003A0392" w:rsidP="003A0392">
      <w:pPr>
        <w:rPr>
          <w:rFonts w:ascii="Times New Roman" w:hAnsi="Times New Roman" w:cs="Times New Roman"/>
        </w:rPr>
      </w:pPr>
    </w:p>
    <w:p w14:paraId="30C98DB5" w14:textId="77777777" w:rsidR="003A0392" w:rsidRDefault="003A0392" w:rsidP="003A0392">
      <w:pPr>
        <w:rPr>
          <w:rFonts w:ascii="Times New Roman" w:hAnsi="Times New Roman" w:cs="Times New Roman"/>
        </w:rPr>
      </w:pPr>
    </w:p>
    <w:p w14:paraId="3F4E378A" w14:textId="77777777" w:rsidR="003A0392" w:rsidRDefault="003A0392" w:rsidP="003A03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 October 2019</w:t>
      </w:r>
    </w:p>
    <w:p w14:paraId="317E8E4E" w14:textId="77777777" w:rsidR="006B2F86" w:rsidRPr="00E71FC3" w:rsidRDefault="003A039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50D6D2" w14:textId="77777777" w:rsidR="003A0392" w:rsidRDefault="003A0392" w:rsidP="00E71FC3">
      <w:r>
        <w:separator/>
      </w:r>
    </w:p>
  </w:endnote>
  <w:endnote w:type="continuationSeparator" w:id="0">
    <w:p w14:paraId="40997EF8" w14:textId="77777777" w:rsidR="003A0392" w:rsidRDefault="003A039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274A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261B61" w14:textId="77777777" w:rsidR="003A0392" w:rsidRDefault="003A0392" w:rsidP="00E71FC3">
      <w:r>
        <w:separator/>
      </w:r>
    </w:p>
  </w:footnote>
  <w:footnote w:type="continuationSeparator" w:id="0">
    <w:p w14:paraId="017D9035" w14:textId="77777777" w:rsidR="003A0392" w:rsidRDefault="003A039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392"/>
    <w:rsid w:val="001A7C09"/>
    <w:rsid w:val="003A039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E42CB4"/>
  <w15:chartTrackingRefBased/>
  <w15:docId w15:val="{E43B0D4E-992B-4112-95CC-28B001877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A039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2019-10-30T19:25:00Z</dcterms:created>
  <dcterms:modified xsi:type="dcterms:W3CDTF">2019-10-30T19:25:00Z</dcterms:modified>
</cp:coreProperties>
</file>